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DE2" w:rsidRDefault="000F4DE2" w:rsidP="00F10821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0F4DE2" w:rsidRPr="00F532CC" w:rsidRDefault="000F4DE2" w:rsidP="00FB37CD">
      <w:pPr>
        <w:pStyle w:val="SOWHL1-ASDEFCON"/>
      </w:pPr>
      <w:bookmarkStart w:id="2" w:name="_Toc515805636"/>
      <w:r w:rsidRPr="00F532CC">
        <w:t>DID N</w:t>
      </w:r>
      <w:r w:rsidR="00C75711">
        <w:t>UMBER</w:t>
      </w:r>
      <w:r w:rsidRPr="00F532CC">
        <w:t>:</w:t>
      </w:r>
      <w:r w:rsidRPr="00F532CC">
        <w:tab/>
      </w:r>
      <w:r w:rsidR="00F71D0B">
        <w:fldChar w:fldCharType="begin"/>
      </w:r>
      <w:r w:rsidR="00F71D0B">
        <w:instrText xml:space="preserve"> DOCPROPERTY  Title  \* MERGEFORMAT </w:instrText>
      </w:r>
      <w:r w:rsidR="00F71D0B">
        <w:fldChar w:fldCharType="separate"/>
      </w:r>
      <w:r w:rsidR="001763BE">
        <w:t>DID-PM-DEF-DCOD</w:t>
      </w:r>
      <w:r w:rsidR="00F71D0B">
        <w:fldChar w:fldCharType="end"/>
      </w:r>
      <w:r w:rsidRPr="00F532CC">
        <w:t>-</w:t>
      </w:r>
      <w:r w:rsidR="00F71D0B">
        <w:fldChar w:fldCharType="begin"/>
      </w:r>
      <w:r w:rsidR="00F71D0B">
        <w:instrText xml:space="preserve"> DOCPROPERTY Version </w:instrText>
      </w:r>
      <w:r w:rsidR="00F71D0B">
        <w:fldChar w:fldCharType="separate"/>
      </w:r>
      <w:r w:rsidR="001763BE">
        <w:t>V5.4</w:t>
      </w:r>
      <w:r w:rsidR="00F71D0B">
        <w:fldChar w:fldCharType="end"/>
      </w:r>
    </w:p>
    <w:p w:rsidR="000F4DE2" w:rsidRDefault="000F4DE2" w:rsidP="001713BD">
      <w:pPr>
        <w:pStyle w:val="SOWHL1-ASDEFCON"/>
      </w:pPr>
      <w:bookmarkStart w:id="3" w:name="_Toc515805637"/>
      <w:r>
        <w:t>TITLE:</w:t>
      </w:r>
      <w:r>
        <w:tab/>
      </w:r>
      <w:bookmarkEnd w:id="3"/>
      <w:r w:rsidR="0029587A">
        <w:t>DATA MANAGEMENT SYSTEM</w:t>
      </w:r>
      <w:r w:rsidR="00452670">
        <w:t xml:space="preserve"> CONCEPT OF OPERATION DOCUMENT</w:t>
      </w:r>
    </w:p>
    <w:p w:rsidR="000F4DE2" w:rsidRDefault="000F4DE2" w:rsidP="001713BD">
      <w:pPr>
        <w:pStyle w:val="SOWHL1-ASDEFCON"/>
      </w:pPr>
      <w:bookmarkStart w:id="4" w:name="_Toc515805639"/>
      <w:r>
        <w:t>DESCRIPTION and intended use</w:t>
      </w:r>
      <w:bookmarkEnd w:id="4"/>
    </w:p>
    <w:p w:rsidR="000F4DE2" w:rsidRDefault="000F4DE2" w:rsidP="00FB37CD">
      <w:pPr>
        <w:pStyle w:val="SOWTL2-ASDEFCON"/>
      </w:pPr>
      <w:r>
        <w:t>The</w:t>
      </w:r>
      <w:r w:rsidR="0029587A">
        <w:t xml:space="preserve"> Data Management System</w:t>
      </w:r>
      <w:r w:rsidR="00EB5869">
        <w:t xml:space="preserve"> (</w:t>
      </w:r>
      <w:r w:rsidR="0029587A">
        <w:t>DM</w:t>
      </w:r>
      <w:r w:rsidR="00EB5869">
        <w:t>S) Concept of Operation Document (COD)</w:t>
      </w:r>
      <w:r>
        <w:t xml:space="preserve"> describes the Contractor’s </w:t>
      </w:r>
      <w:r w:rsidR="00EB5869">
        <w:t xml:space="preserve">implementation of the </w:t>
      </w:r>
      <w:r w:rsidR="0029587A">
        <w:t>DMS</w:t>
      </w:r>
      <w:r w:rsidR="00EB5869">
        <w:t xml:space="preserve"> Contract requirements to enable electronic interchange and processing of Contract data.</w:t>
      </w:r>
    </w:p>
    <w:p w:rsidR="000F4DE2" w:rsidRDefault="000F4DE2" w:rsidP="001713BD">
      <w:pPr>
        <w:pStyle w:val="SOWTL2-ASDEFCON"/>
      </w:pPr>
      <w:r>
        <w:t xml:space="preserve">The Contractor uses the </w:t>
      </w:r>
      <w:r w:rsidR="0029587A">
        <w:t>DMS</w:t>
      </w:r>
      <w:r w:rsidR="00EB5869">
        <w:t xml:space="preserve"> COD</w:t>
      </w:r>
      <w:r>
        <w:t xml:space="preserve"> to:</w:t>
      </w:r>
    </w:p>
    <w:p w:rsidR="000F4DE2" w:rsidRDefault="000F4DE2" w:rsidP="00FB37CD">
      <w:pPr>
        <w:pStyle w:val="SOWSubL1-ASDEFCON"/>
      </w:pPr>
      <w:r>
        <w:t xml:space="preserve">describe the </w:t>
      </w:r>
      <w:r w:rsidR="00F17B3A">
        <w:t xml:space="preserve">Contractor’s </w:t>
      </w:r>
      <w:r w:rsidR="008F36B3">
        <w:t xml:space="preserve">implementation of the </w:t>
      </w:r>
      <w:r w:rsidR="0029587A">
        <w:t>DMS</w:t>
      </w:r>
      <w:r>
        <w:t>;</w:t>
      </w:r>
    </w:p>
    <w:p w:rsidR="000F4DE2" w:rsidRDefault="00F17B3A" w:rsidP="001713BD">
      <w:pPr>
        <w:pStyle w:val="SOWSubL1-ASDEFCON"/>
      </w:pPr>
      <w:r>
        <w:t>detail</w:t>
      </w:r>
      <w:r w:rsidR="008F36B3">
        <w:t xml:space="preserve"> the requirements for implementing the </w:t>
      </w:r>
      <w:r w:rsidR="0029587A">
        <w:t>DMS</w:t>
      </w:r>
      <w:r w:rsidR="008F36B3">
        <w:t xml:space="preserve"> at the Commonwealth’s premises</w:t>
      </w:r>
      <w:r w:rsidR="000F4DE2">
        <w:t>;</w:t>
      </w:r>
      <w:r w:rsidR="008F36B3">
        <w:t xml:space="preserve"> and</w:t>
      </w:r>
    </w:p>
    <w:p w:rsidR="000F4DE2" w:rsidRDefault="000F4DE2" w:rsidP="001713BD">
      <w:pPr>
        <w:pStyle w:val="SOWSubL1-ASDEFCON"/>
      </w:pPr>
      <w:r>
        <w:t xml:space="preserve">provide </w:t>
      </w:r>
      <w:r w:rsidR="008F36B3">
        <w:t xml:space="preserve">an operators’ manual for all authorised users, including Commonwealth Authorised Users, to enable the </w:t>
      </w:r>
      <w:r w:rsidR="0029587A">
        <w:t>DMS</w:t>
      </w:r>
      <w:r w:rsidR="00F17B3A">
        <w:t xml:space="preserve"> to be effectively operated</w:t>
      </w:r>
      <w:r>
        <w:t>.</w:t>
      </w:r>
    </w:p>
    <w:p w:rsidR="000F4DE2" w:rsidRPr="00F532CC" w:rsidRDefault="000F4DE2" w:rsidP="001713BD">
      <w:pPr>
        <w:pStyle w:val="SOWTL2-ASDEFCON"/>
      </w:pPr>
      <w:r w:rsidRPr="00F532CC">
        <w:t xml:space="preserve">The Commonwealth uses the </w:t>
      </w:r>
      <w:r w:rsidR="0029587A">
        <w:t>DMS</w:t>
      </w:r>
      <w:r w:rsidR="00EB5869">
        <w:t xml:space="preserve"> COD</w:t>
      </w:r>
      <w:r w:rsidRPr="00F532CC">
        <w:t xml:space="preserve"> to:</w:t>
      </w:r>
    </w:p>
    <w:p w:rsidR="008F36B3" w:rsidRDefault="008F36B3" w:rsidP="00B2622A">
      <w:pPr>
        <w:pStyle w:val="SOWSubL1-ASDEFCON"/>
      </w:pPr>
      <w:r>
        <w:t xml:space="preserve">understand the Contractor’s implementation of the </w:t>
      </w:r>
      <w:r w:rsidR="0029587A">
        <w:t>DMS</w:t>
      </w:r>
      <w:r>
        <w:t>;</w:t>
      </w:r>
    </w:p>
    <w:p w:rsidR="000F4DE2" w:rsidRDefault="008F36B3" w:rsidP="001713BD">
      <w:pPr>
        <w:pStyle w:val="SOWSubL1-ASDEFCON"/>
      </w:pPr>
      <w:r>
        <w:t>determine any Commonwealth actions to implement</w:t>
      </w:r>
      <w:r w:rsidR="00F17B3A">
        <w:t>,</w:t>
      </w:r>
      <w:r>
        <w:t xml:space="preserve"> operate </w:t>
      </w:r>
      <w:r w:rsidR="00F17B3A">
        <w:t xml:space="preserve">and manage </w:t>
      </w:r>
      <w:r>
        <w:t xml:space="preserve">the </w:t>
      </w:r>
      <w:r w:rsidR="0029587A">
        <w:t>DMS</w:t>
      </w:r>
      <w:r w:rsidR="000F4DE2">
        <w:t>;</w:t>
      </w:r>
      <w:r>
        <w:t xml:space="preserve"> and</w:t>
      </w:r>
    </w:p>
    <w:p w:rsidR="000F4DE2" w:rsidRDefault="008F36B3" w:rsidP="001713BD">
      <w:pPr>
        <w:pStyle w:val="SOWSubL1-ASDEFCON"/>
      </w:pPr>
      <w:r>
        <w:t xml:space="preserve">operate the </w:t>
      </w:r>
      <w:r w:rsidR="0029587A">
        <w:t>DMS</w:t>
      </w:r>
      <w:r>
        <w:t>.</w:t>
      </w:r>
    </w:p>
    <w:p w:rsidR="000F4DE2" w:rsidRDefault="000F4DE2" w:rsidP="001713BD">
      <w:pPr>
        <w:pStyle w:val="SOWHL1-ASDEFCON"/>
      </w:pPr>
      <w:bookmarkStart w:id="5" w:name="_Toc515805640"/>
      <w:r>
        <w:t>INTER-RELATIONSHIPS</w:t>
      </w:r>
      <w:bookmarkEnd w:id="5"/>
    </w:p>
    <w:p w:rsidR="00EB5869" w:rsidRDefault="000F4DE2" w:rsidP="001713BD">
      <w:pPr>
        <w:pStyle w:val="SOWTL2-ASDEFCON"/>
      </w:pPr>
      <w:r>
        <w:t xml:space="preserve">The </w:t>
      </w:r>
      <w:r w:rsidR="0029587A">
        <w:t>DMS</w:t>
      </w:r>
      <w:r w:rsidR="00EB5869">
        <w:t xml:space="preserve"> COD</w:t>
      </w:r>
      <w:r>
        <w:t xml:space="preserve"> is subordinate to the </w:t>
      </w:r>
      <w:r w:rsidR="00EB5869">
        <w:t>following data items, where these data items are required under the Contract:</w:t>
      </w:r>
    </w:p>
    <w:p w:rsidR="000F4DE2" w:rsidRDefault="007B06A1" w:rsidP="00B2622A">
      <w:pPr>
        <w:pStyle w:val="SOWSubL1-ASDEFCON"/>
      </w:pPr>
      <w:r>
        <w:t>Project Management Plan (PMP);</w:t>
      </w:r>
    </w:p>
    <w:p w:rsidR="00EB5869" w:rsidRDefault="007B06A1" w:rsidP="001713BD">
      <w:pPr>
        <w:pStyle w:val="SOWSubL1-ASDEFCON"/>
      </w:pPr>
      <w:r>
        <w:t>Integrated Support Plan (ISP);</w:t>
      </w:r>
      <w:r w:rsidR="00EB5869">
        <w:t xml:space="preserve"> and</w:t>
      </w:r>
    </w:p>
    <w:p w:rsidR="00EB5869" w:rsidRDefault="00EB5869" w:rsidP="001713BD">
      <w:pPr>
        <w:pStyle w:val="SOWSubL1-ASDEFCON"/>
      </w:pPr>
      <w:r>
        <w:t>Technical Data Plan (TDP).</w:t>
      </w:r>
    </w:p>
    <w:p w:rsidR="00066A3C" w:rsidRDefault="000F4DE2" w:rsidP="001713BD">
      <w:pPr>
        <w:pStyle w:val="SOWTL2-ASDEFCON"/>
      </w:pPr>
      <w:r>
        <w:t xml:space="preserve">The </w:t>
      </w:r>
      <w:r w:rsidR="0029587A">
        <w:t>DMS</w:t>
      </w:r>
      <w:r w:rsidR="00EB5869">
        <w:t xml:space="preserve"> COD</w:t>
      </w:r>
      <w:r>
        <w:t xml:space="preserve"> inter-relates with the following data items, where these data items are required under the Contract:</w:t>
      </w:r>
    </w:p>
    <w:p w:rsidR="000F4DE2" w:rsidRDefault="00584C5D" w:rsidP="00B2622A">
      <w:pPr>
        <w:pStyle w:val="SOWSubL1-ASDEFCON"/>
      </w:pPr>
      <w:r>
        <w:t xml:space="preserve">all data items derived from the </w:t>
      </w:r>
      <w:r w:rsidR="007B06A1">
        <w:t xml:space="preserve">Master </w:t>
      </w:r>
      <w:r w:rsidR="000F4DE2">
        <w:t xml:space="preserve">Technical Data </w:t>
      </w:r>
      <w:r w:rsidR="007B06A1">
        <w:t xml:space="preserve">Index </w:t>
      </w:r>
      <w:r w:rsidR="000F4DE2">
        <w:t>(</w:t>
      </w:r>
      <w:r w:rsidR="007B06A1">
        <w:t>M</w:t>
      </w:r>
      <w:r w:rsidR="000F4DE2">
        <w:t>TD</w:t>
      </w:r>
      <w:r w:rsidR="007B06A1">
        <w:t>I</w:t>
      </w:r>
      <w:r w:rsidR="000F4DE2">
        <w:t>);</w:t>
      </w:r>
      <w:r w:rsidR="00066A3C">
        <w:t xml:space="preserve"> and</w:t>
      </w:r>
    </w:p>
    <w:p w:rsidR="00FF7FBB" w:rsidRDefault="00066A3C">
      <w:pPr>
        <w:pStyle w:val="SOWSubL1-ASDEFCON"/>
      </w:pPr>
      <w:r>
        <w:t>Data Accession List (DAL).</w:t>
      </w:r>
    </w:p>
    <w:p w:rsidR="000F4DE2" w:rsidRDefault="000F4DE2" w:rsidP="001713BD">
      <w:pPr>
        <w:pStyle w:val="SOWHL1-ASDEFCON"/>
      </w:pPr>
      <w:bookmarkStart w:id="6" w:name="_Toc515805641"/>
      <w:r>
        <w:t>Applicable Documents</w:t>
      </w:r>
    </w:p>
    <w:p w:rsidR="000F4DE2" w:rsidRDefault="000F4DE2" w:rsidP="001713BD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384" w:type="dxa"/>
        <w:tblLayout w:type="fixed"/>
        <w:tblLook w:val="0000" w:firstRow="0" w:lastRow="0" w:firstColumn="0" w:lastColumn="0" w:noHBand="0" w:noVBand="0"/>
      </w:tblPr>
      <w:tblGrid>
        <w:gridCol w:w="2693"/>
        <w:gridCol w:w="5209"/>
      </w:tblGrid>
      <w:tr w:rsidR="000F4DE2">
        <w:tc>
          <w:tcPr>
            <w:tcW w:w="2693" w:type="dxa"/>
          </w:tcPr>
          <w:p w:rsidR="000F4DE2" w:rsidRDefault="008F36B3" w:rsidP="00FB37CD">
            <w:pPr>
              <w:pStyle w:val="Table10ptText-ASDEFCON"/>
            </w:pPr>
            <w:r>
              <w:t>Nil.</w:t>
            </w:r>
          </w:p>
        </w:tc>
        <w:tc>
          <w:tcPr>
            <w:tcW w:w="5209" w:type="dxa"/>
          </w:tcPr>
          <w:p w:rsidR="000F4DE2" w:rsidRDefault="000F4DE2" w:rsidP="001713BD">
            <w:pPr>
              <w:pStyle w:val="Table10ptText-ASDEFCON"/>
            </w:pPr>
          </w:p>
        </w:tc>
      </w:tr>
    </w:tbl>
    <w:p w:rsidR="000F4DE2" w:rsidRDefault="000F4DE2" w:rsidP="001713BD">
      <w:pPr>
        <w:pStyle w:val="SOWHL1-ASDEFCON"/>
      </w:pPr>
      <w:r>
        <w:t>Preparation Instructions</w:t>
      </w:r>
      <w:bookmarkEnd w:id="6"/>
    </w:p>
    <w:p w:rsidR="000F4DE2" w:rsidRPr="00F532CC" w:rsidRDefault="000F4DE2" w:rsidP="00FB37CD">
      <w:pPr>
        <w:pStyle w:val="SOWHL2-ASDEFCON"/>
      </w:pPr>
      <w:r w:rsidRPr="00F532CC">
        <w:t>Generic Format and Content</w:t>
      </w:r>
    </w:p>
    <w:p w:rsidR="000F4DE2" w:rsidRPr="00F532CC" w:rsidRDefault="000F4DE2" w:rsidP="00FB37CD">
      <w:pPr>
        <w:pStyle w:val="SOWTL3-ASDEFCON"/>
      </w:pPr>
      <w:r w:rsidRPr="00F532CC">
        <w:t xml:space="preserve">The data item shall comply with the general format, content and preparation instructions contained in the CDRL clause entitled </w:t>
      </w:r>
      <w:r w:rsidR="002E318B">
        <w:t>‘</w:t>
      </w:r>
      <w:r w:rsidRPr="00F532CC">
        <w:t xml:space="preserve">General Requirements </w:t>
      </w:r>
      <w:r w:rsidR="004B3A6C">
        <w:t>f</w:t>
      </w:r>
      <w:r w:rsidRPr="00F532CC">
        <w:t>or Data Items</w:t>
      </w:r>
      <w:r w:rsidR="002E318B">
        <w:t>’</w:t>
      </w:r>
      <w:r w:rsidRPr="00F532CC">
        <w:t>.</w:t>
      </w:r>
    </w:p>
    <w:p w:rsidR="000F4DE2" w:rsidRDefault="000F4DE2" w:rsidP="00FB37CD">
      <w:pPr>
        <w:pStyle w:val="SOWHL2-ASDEFCON"/>
      </w:pPr>
      <w:r>
        <w:t>Specific Content</w:t>
      </w:r>
    </w:p>
    <w:bookmarkEnd w:id="2"/>
    <w:p w:rsidR="000F4DE2" w:rsidRPr="00F532CC" w:rsidRDefault="0029587A" w:rsidP="00FB37CD">
      <w:pPr>
        <w:pStyle w:val="SOWHL3-ASDEFCON"/>
      </w:pPr>
      <w:r>
        <w:t>DMS</w:t>
      </w:r>
      <w:r w:rsidR="000F4DE2" w:rsidRPr="00F532CC">
        <w:t xml:space="preserve"> Overview</w:t>
      </w:r>
    </w:p>
    <w:p w:rsidR="00066A3C" w:rsidRDefault="00066A3C" w:rsidP="00FB37CD">
      <w:pPr>
        <w:pStyle w:val="SOWTL4-ASDEFCON"/>
      </w:pPr>
      <w:r>
        <w:t xml:space="preserve">The </w:t>
      </w:r>
      <w:r w:rsidR="0029587A">
        <w:t>DMS</w:t>
      </w:r>
      <w:r>
        <w:t xml:space="preserve"> COD shall:</w:t>
      </w:r>
    </w:p>
    <w:p w:rsidR="00066A3C" w:rsidRDefault="00066A3C" w:rsidP="00B2622A">
      <w:pPr>
        <w:pStyle w:val="SOWSubL1-ASDEFCON"/>
      </w:pPr>
      <w:r>
        <w:t xml:space="preserve">explain the purpose of the </w:t>
      </w:r>
      <w:r w:rsidR="0029587A">
        <w:t>DMS</w:t>
      </w:r>
      <w:r>
        <w:t>;</w:t>
      </w:r>
    </w:p>
    <w:p w:rsidR="00066A3C" w:rsidRDefault="00066A3C" w:rsidP="001713BD">
      <w:pPr>
        <w:pStyle w:val="SOWSubL1-ASDEFCON"/>
      </w:pPr>
      <w:r>
        <w:lastRenderedPageBreak/>
        <w:t xml:space="preserve">describe the physical and logical architecture of the </w:t>
      </w:r>
      <w:r w:rsidR="0029587A">
        <w:t>DMS</w:t>
      </w:r>
      <w:r>
        <w:t xml:space="preserve"> to the extent that all parties need to understand in order to be able to connect with the </w:t>
      </w:r>
      <w:r w:rsidR="0029587A">
        <w:t>DMS</w:t>
      </w:r>
      <w:r>
        <w:t>; and</w:t>
      </w:r>
    </w:p>
    <w:p w:rsidR="00066A3C" w:rsidRDefault="00066A3C" w:rsidP="001713BD">
      <w:pPr>
        <w:pStyle w:val="SOWSubL1-ASDEFCON"/>
      </w:pPr>
      <w:r>
        <w:t xml:space="preserve">list the computing equipment, including any special hardware or software, required by the Commonwealth Authorised Users of the </w:t>
      </w:r>
      <w:r w:rsidR="0029587A">
        <w:t>DMS</w:t>
      </w:r>
      <w:r>
        <w:t>.</w:t>
      </w:r>
    </w:p>
    <w:p w:rsidR="00066A3C" w:rsidRDefault="0029587A" w:rsidP="00FB37CD">
      <w:pPr>
        <w:pStyle w:val="SOWHL3-ASDEFCON"/>
      </w:pPr>
      <w:r>
        <w:t>DMS</w:t>
      </w:r>
      <w:r w:rsidR="00066A3C">
        <w:t xml:space="preserve"> Users</w:t>
      </w:r>
    </w:p>
    <w:p w:rsidR="00066A3C" w:rsidRDefault="00066A3C" w:rsidP="00FB37CD">
      <w:pPr>
        <w:pStyle w:val="SOWTL4-ASDEFCON"/>
      </w:pPr>
      <w:r>
        <w:t xml:space="preserve">The </w:t>
      </w:r>
      <w:r w:rsidR="0029587A">
        <w:t>DMS</w:t>
      </w:r>
      <w:r>
        <w:t xml:space="preserve"> COD shall:</w:t>
      </w:r>
    </w:p>
    <w:p w:rsidR="00066A3C" w:rsidRDefault="00066A3C" w:rsidP="00B2622A">
      <w:pPr>
        <w:pStyle w:val="SOWSubL1-ASDEFCON"/>
      </w:pPr>
      <w:r>
        <w:t xml:space="preserve">identify all users of the </w:t>
      </w:r>
      <w:r w:rsidR="0029587A">
        <w:t>DMS</w:t>
      </w:r>
      <w:r>
        <w:t>, including Commonwealth Authorised Users;</w:t>
      </w:r>
    </w:p>
    <w:p w:rsidR="00066A3C" w:rsidRDefault="00066A3C" w:rsidP="001713BD">
      <w:pPr>
        <w:pStyle w:val="SOWSubL1-ASDEFCON"/>
      </w:pPr>
      <w:r>
        <w:t xml:space="preserve">detail the access rights of the Commonwealth Authorised Users at all locations to the </w:t>
      </w:r>
      <w:r w:rsidR="0029587A">
        <w:t>DMS</w:t>
      </w:r>
      <w:r>
        <w:t>; and</w:t>
      </w:r>
    </w:p>
    <w:p w:rsidR="00066A3C" w:rsidRDefault="00066A3C" w:rsidP="001713BD">
      <w:pPr>
        <w:pStyle w:val="SOWSubL1-ASDEFCON"/>
      </w:pPr>
      <w:r>
        <w:t xml:space="preserve">detail the access rights of the Contractor and the Subcontractors to the </w:t>
      </w:r>
      <w:r w:rsidR="0029587A">
        <w:t>DMS</w:t>
      </w:r>
      <w:r>
        <w:t>.</w:t>
      </w:r>
    </w:p>
    <w:p w:rsidR="00066A3C" w:rsidRDefault="0029587A" w:rsidP="00FB37CD">
      <w:pPr>
        <w:pStyle w:val="SOWHL3-ASDEFCON"/>
      </w:pPr>
      <w:r>
        <w:t>DMS</w:t>
      </w:r>
      <w:r w:rsidR="00066A3C">
        <w:t xml:space="preserve"> Contract Data</w:t>
      </w:r>
    </w:p>
    <w:p w:rsidR="00066A3C" w:rsidRDefault="00066A3C" w:rsidP="00FB37CD">
      <w:pPr>
        <w:pStyle w:val="SOWTL4-ASDEFCON"/>
      </w:pPr>
      <w:r>
        <w:t xml:space="preserve">The </w:t>
      </w:r>
      <w:r w:rsidR="0029587A">
        <w:t>DMS</w:t>
      </w:r>
      <w:r>
        <w:t xml:space="preserve"> COD shall:</w:t>
      </w:r>
    </w:p>
    <w:p w:rsidR="00066A3C" w:rsidRDefault="00066A3C" w:rsidP="00B2622A">
      <w:pPr>
        <w:pStyle w:val="SOWSubL1-ASDEFCON"/>
      </w:pPr>
      <w:r>
        <w:t xml:space="preserve">list the types of electronic data that shall be available for both formal and informal communications via the </w:t>
      </w:r>
      <w:r w:rsidR="0029587A">
        <w:t>DMS</w:t>
      </w:r>
      <w:r>
        <w:t>;</w:t>
      </w:r>
    </w:p>
    <w:p w:rsidR="00066A3C" w:rsidRDefault="00066A3C" w:rsidP="001713BD">
      <w:pPr>
        <w:pStyle w:val="SOWSubL1-ASDEFCON"/>
      </w:pPr>
      <w:r>
        <w:t xml:space="preserve">identify the processes for updating and maintaining the index of data within the </w:t>
      </w:r>
      <w:r w:rsidR="0029587A">
        <w:t>DMS</w:t>
      </w:r>
      <w:r>
        <w:t>, including, if required under the Contract, the data defined by the DAL; and</w:t>
      </w:r>
    </w:p>
    <w:p w:rsidR="00066A3C" w:rsidRDefault="00066A3C" w:rsidP="001713BD">
      <w:pPr>
        <w:pStyle w:val="SOWSubL1-ASDEFCON"/>
      </w:pPr>
      <w:r>
        <w:t xml:space="preserve">list all the electronic data formats used in the </w:t>
      </w:r>
      <w:r w:rsidR="0029587A">
        <w:t>DMS</w:t>
      </w:r>
      <w:r>
        <w:t xml:space="preserve"> for which the Commonwealth Authorised Users will be provided access.</w:t>
      </w:r>
    </w:p>
    <w:p w:rsidR="00066A3C" w:rsidRDefault="0029587A" w:rsidP="00FB37CD">
      <w:pPr>
        <w:pStyle w:val="SOWHL3-ASDEFCON"/>
      </w:pPr>
      <w:r>
        <w:t>DMS</w:t>
      </w:r>
      <w:r w:rsidR="00066A3C">
        <w:t xml:space="preserve"> Implementation and Management</w:t>
      </w:r>
    </w:p>
    <w:p w:rsidR="00066A3C" w:rsidRDefault="00066A3C" w:rsidP="00FB37CD">
      <w:pPr>
        <w:pStyle w:val="SOWTL4-ASDEFCON"/>
      </w:pPr>
      <w:r>
        <w:t xml:space="preserve">The </w:t>
      </w:r>
      <w:r w:rsidR="0029587A">
        <w:t>DMS</w:t>
      </w:r>
      <w:r>
        <w:t xml:space="preserve"> COD shall:</w:t>
      </w:r>
    </w:p>
    <w:p w:rsidR="00066A3C" w:rsidRDefault="00066A3C" w:rsidP="0022166C">
      <w:pPr>
        <w:pStyle w:val="SOWSubL1-ASDEFCON"/>
      </w:pPr>
      <w:r>
        <w:t xml:space="preserve">list all software packages and necessary licences required to be supplied by the Contractor to enable the Commonwealth Authorised Users to access the electronic data in the </w:t>
      </w:r>
      <w:r w:rsidR="0029587A">
        <w:t>DMS</w:t>
      </w:r>
      <w:r>
        <w:t xml:space="preserve"> (both locally and remotely);</w:t>
      </w:r>
    </w:p>
    <w:p w:rsidR="00066A3C" w:rsidRDefault="00066A3C" w:rsidP="001713BD">
      <w:pPr>
        <w:pStyle w:val="SOWSubL1-ASDEFCON"/>
      </w:pPr>
      <w:r>
        <w:t xml:space="preserve">detail the procedures, which are required to be followed by the </w:t>
      </w:r>
      <w:r w:rsidR="00F17B3A">
        <w:t>Commonwealth Representative</w:t>
      </w:r>
      <w:r>
        <w:t xml:space="preserve">, for the configuration of all necessary software that is required to provide full </w:t>
      </w:r>
      <w:r w:rsidR="0029587A">
        <w:t>DMS</w:t>
      </w:r>
      <w:r>
        <w:t xml:space="preserve"> functionality</w:t>
      </w:r>
      <w:r w:rsidR="004E42CF">
        <w:t>, including the administration procedures to control access rights</w:t>
      </w:r>
      <w:r>
        <w:t>;</w:t>
      </w:r>
    </w:p>
    <w:p w:rsidR="00FF7FBB" w:rsidRDefault="00066A3C" w:rsidP="009477D0">
      <w:pPr>
        <w:pStyle w:val="SOWSubL1-ASDEFCON"/>
      </w:pPr>
      <w:r>
        <w:t xml:space="preserve">detail the Configuration Management (CM) procedures used for the management of the </w:t>
      </w:r>
      <w:r w:rsidR="0029587A">
        <w:t>DMS</w:t>
      </w:r>
      <w:r>
        <w:t>, including:</w:t>
      </w:r>
    </w:p>
    <w:p w:rsidR="00066A3C" w:rsidRDefault="00066A3C" w:rsidP="00FB37CD">
      <w:pPr>
        <w:pStyle w:val="SOWSubL2-ASDEFCON"/>
      </w:pPr>
      <w:r>
        <w:t xml:space="preserve">cross-platform document </w:t>
      </w:r>
      <w:r w:rsidR="00FB2EF4">
        <w:t>CM</w:t>
      </w:r>
      <w:r>
        <w:t xml:space="preserve"> (eg, across mirrored sites, Contractor-to-</w:t>
      </w:r>
      <w:r w:rsidR="007B06A1">
        <w:t>S</w:t>
      </w:r>
      <w:r>
        <w:t>ubcontractor, etc);</w:t>
      </w:r>
    </w:p>
    <w:p w:rsidR="00FF7FBB" w:rsidRDefault="00066A3C">
      <w:pPr>
        <w:pStyle w:val="SOWSubL2-ASDEFCON"/>
      </w:pPr>
      <w:r>
        <w:t>electronic document management;</w:t>
      </w:r>
      <w:r w:rsidR="007B06A1">
        <w:t xml:space="preserve"> and</w:t>
      </w:r>
    </w:p>
    <w:p w:rsidR="00FF7FBB" w:rsidRDefault="00FD0225">
      <w:pPr>
        <w:pStyle w:val="SOWSubL2-ASDEFCON"/>
      </w:pPr>
      <w:r>
        <w:t xml:space="preserve">where these </w:t>
      </w:r>
      <w:r w:rsidRPr="006B2C5D">
        <w:t>CM procedures are not covered by the Configuration Management P</w:t>
      </w:r>
      <w:r>
        <w:t>lan (CMP) delivered under the Contract;</w:t>
      </w:r>
    </w:p>
    <w:p w:rsidR="00FF7FBB" w:rsidRDefault="00066A3C">
      <w:pPr>
        <w:pStyle w:val="SOWSubL1-ASDEFCON"/>
      </w:pPr>
      <w:r>
        <w:t xml:space="preserve">detail any time restrictions, using </w:t>
      </w:r>
      <w:r w:rsidR="00F17B3A">
        <w:t xml:space="preserve">Australian </w:t>
      </w:r>
      <w:r>
        <w:t xml:space="preserve">Eastern Standard Time, when </w:t>
      </w:r>
      <w:r w:rsidR="0029587A">
        <w:t>DMS</w:t>
      </w:r>
      <w:r w:rsidR="00F17B3A">
        <w:t xml:space="preserve"> access may be limited (eg,</w:t>
      </w:r>
      <w:r>
        <w:t xml:space="preserve"> </w:t>
      </w:r>
      <w:r w:rsidR="0029587A">
        <w:t>DMS</w:t>
      </w:r>
      <w:r>
        <w:t xml:space="preserve"> scheduled maintenance);</w:t>
      </w:r>
    </w:p>
    <w:p w:rsidR="00FF7FBB" w:rsidRDefault="00066A3C">
      <w:pPr>
        <w:pStyle w:val="SOWSubL1-ASDEFCON"/>
      </w:pPr>
      <w:r>
        <w:t xml:space="preserve">detail the system security aspects of the </w:t>
      </w:r>
      <w:r w:rsidR="0029587A">
        <w:t>DMS</w:t>
      </w:r>
      <w:r>
        <w:t>, including:</w:t>
      </w:r>
    </w:p>
    <w:p w:rsidR="00066A3C" w:rsidRDefault="00066A3C" w:rsidP="0022166C">
      <w:pPr>
        <w:pStyle w:val="SOWSubL2-ASDEFCON"/>
      </w:pPr>
      <w:r>
        <w:t>controlled system access;</w:t>
      </w:r>
    </w:p>
    <w:p w:rsidR="00066A3C" w:rsidRDefault="00066A3C" w:rsidP="0022166C">
      <w:pPr>
        <w:pStyle w:val="SOWSubL2-ASDEFCON"/>
      </w:pPr>
      <w:r>
        <w:t>system administration functions to control data access;</w:t>
      </w:r>
    </w:p>
    <w:p w:rsidR="00066A3C" w:rsidRDefault="00066A3C" w:rsidP="0022166C">
      <w:pPr>
        <w:pStyle w:val="SOWSubL2-ASDEFCON"/>
      </w:pPr>
      <w:r>
        <w:t>file transfer protocols used;</w:t>
      </w:r>
    </w:p>
    <w:p w:rsidR="00066A3C" w:rsidRDefault="00066A3C" w:rsidP="0022166C">
      <w:pPr>
        <w:pStyle w:val="SOWSubL2-ASDEFCON"/>
      </w:pPr>
      <w:r>
        <w:t xml:space="preserve">security classification of material that will be able to be released on the </w:t>
      </w:r>
      <w:r w:rsidR="0029587A">
        <w:t>DMS</w:t>
      </w:r>
      <w:r>
        <w:t>;</w:t>
      </w:r>
    </w:p>
    <w:p w:rsidR="00066A3C" w:rsidRDefault="00066A3C" w:rsidP="0022166C">
      <w:pPr>
        <w:pStyle w:val="SOWSubL2-ASDEFCON"/>
      </w:pPr>
      <w:r>
        <w:t>procedures for the handling, management, transfer, release, etc</w:t>
      </w:r>
      <w:r w:rsidR="003D6A09">
        <w:t>,</w:t>
      </w:r>
      <w:r>
        <w:t xml:space="preserve"> of classified material (if required);</w:t>
      </w:r>
    </w:p>
    <w:p w:rsidR="00066A3C" w:rsidRDefault="00066A3C" w:rsidP="0022166C">
      <w:pPr>
        <w:pStyle w:val="SOWSubL2-ASDEFCON"/>
      </w:pPr>
      <w:r>
        <w:t xml:space="preserve">procedures for periodic back-up of electronic data, including a list of the data files that should be backed up, how the backup is performed, and how such files are </w:t>
      </w:r>
      <w:r w:rsidR="003D6A09">
        <w:t>recovered</w:t>
      </w:r>
      <w:r>
        <w:t>;</w:t>
      </w:r>
      <w:r w:rsidR="00584C5D">
        <w:t xml:space="preserve"> and</w:t>
      </w:r>
    </w:p>
    <w:p w:rsidR="00584C5D" w:rsidRDefault="00584C5D" w:rsidP="0022166C">
      <w:pPr>
        <w:pStyle w:val="SOWSubL2-ASDEFCON"/>
      </w:pPr>
      <w:r>
        <w:t xml:space="preserve">any other requirements to ensure that the DMS appropriately addresses </w:t>
      </w:r>
      <w:r w:rsidR="00F71D0B">
        <w:t>C</w:t>
      </w:r>
      <w:r>
        <w:t xml:space="preserve">yber </w:t>
      </w:r>
      <w:r w:rsidR="00F71D0B">
        <w:t>S</w:t>
      </w:r>
      <w:r>
        <w:t>ecurity;</w:t>
      </w:r>
    </w:p>
    <w:p w:rsidR="00FF7FBB" w:rsidRDefault="00066A3C">
      <w:pPr>
        <w:pStyle w:val="SOWSubL1-ASDEFCON"/>
      </w:pPr>
      <w:r>
        <w:t xml:space="preserve">detail the system administration functions of the </w:t>
      </w:r>
      <w:r w:rsidR="0029587A">
        <w:t>DMS</w:t>
      </w:r>
      <w:r>
        <w:t xml:space="preserve">, which Commonwealth Authorised Users may be required to perform, including a description of all routine administration that </w:t>
      </w:r>
      <w:r w:rsidR="005C2E7E">
        <w:t xml:space="preserve">is to </w:t>
      </w:r>
      <w:r>
        <w:t>be carried out and the actions required to perform such administration;</w:t>
      </w:r>
    </w:p>
    <w:p w:rsidR="00FF7FBB" w:rsidRDefault="00066A3C">
      <w:pPr>
        <w:pStyle w:val="SOWSubL1-ASDEFCON"/>
      </w:pPr>
      <w:r>
        <w:t>detail the procedures to be used in formal and informal communications for the following:</w:t>
      </w:r>
    </w:p>
    <w:p w:rsidR="00066A3C" w:rsidRDefault="00066A3C" w:rsidP="0022166C">
      <w:pPr>
        <w:pStyle w:val="SOWSubL2-ASDEFCON"/>
      </w:pPr>
      <w:r>
        <w:t>notification of actions bet</w:t>
      </w:r>
      <w:r w:rsidR="00F17B3A">
        <w:t xml:space="preserve">ween the </w:t>
      </w:r>
      <w:r w:rsidR="00FB2EF4">
        <w:t xml:space="preserve">Commonwealth </w:t>
      </w:r>
      <w:r w:rsidR="00F17B3A">
        <w:t>Authorised Users (eg, d</w:t>
      </w:r>
      <w:r>
        <w:t>elivery, receipt, approval, non-approval, comments, etc);</w:t>
      </w:r>
    </w:p>
    <w:p w:rsidR="00066A3C" w:rsidRDefault="00066A3C" w:rsidP="0022166C">
      <w:pPr>
        <w:pStyle w:val="SOWSubL2-ASDEFCON"/>
      </w:pPr>
      <w:r>
        <w:t xml:space="preserve">access and navigation of the </w:t>
      </w:r>
      <w:r w:rsidR="0029587A">
        <w:t>DMS</w:t>
      </w:r>
      <w:r>
        <w:t>;</w:t>
      </w:r>
    </w:p>
    <w:p w:rsidR="00066A3C" w:rsidRDefault="00066A3C" w:rsidP="0022166C">
      <w:pPr>
        <w:pStyle w:val="SOWSubL2-ASDEFCON"/>
      </w:pPr>
      <w:r>
        <w:t xml:space="preserve">downloading, uploading, and viewing </w:t>
      </w:r>
      <w:r w:rsidR="0029587A">
        <w:t>DMS</w:t>
      </w:r>
      <w:r>
        <w:t xml:space="preserve"> data; and</w:t>
      </w:r>
    </w:p>
    <w:p w:rsidR="00066A3C" w:rsidRDefault="00066A3C" w:rsidP="0022166C">
      <w:pPr>
        <w:pStyle w:val="SOWSubL2-ASDEFCON"/>
      </w:pPr>
      <w:r>
        <w:t>how comments are to be prov</w:t>
      </w:r>
      <w:r w:rsidR="00F17B3A">
        <w:t>ided for each document type (eg,</w:t>
      </w:r>
      <w:r>
        <w:t xml:space="preserve"> native file formats, etc);</w:t>
      </w:r>
    </w:p>
    <w:p w:rsidR="00FF7FBB" w:rsidRDefault="00066A3C">
      <w:pPr>
        <w:pStyle w:val="SOWSubL1-ASDEFCON"/>
      </w:pPr>
      <w:r>
        <w:t xml:space="preserve">detail how the </w:t>
      </w:r>
      <w:r w:rsidR="0029587A">
        <w:t>DMS</w:t>
      </w:r>
      <w:r>
        <w:t xml:space="preserve"> manages the promotion of data</w:t>
      </w:r>
      <w:r w:rsidR="00F17B3A">
        <w:t xml:space="preserve"> from one status to the next (eg</w:t>
      </w:r>
      <w:r>
        <w:t>, working, draft</w:t>
      </w:r>
      <w:r w:rsidR="00F17B3A">
        <w:t xml:space="preserve"> submission, final submission, A</w:t>
      </w:r>
      <w:r>
        <w:t xml:space="preserve">pproved, and </w:t>
      </w:r>
      <w:r w:rsidR="00F17B3A">
        <w:t>A</w:t>
      </w:r>
      <w:r>
        <w:t>ccepted);</w:t>
      </w:r>
    </w:p>
    <w:p w:rsidR="00FF7FBB" w:rsidRDefault="00066A3C">
      <w:pPr>
        <w:pStyle w:val="SOWSubL1-ASDEFCON"/>
      </w:pPr>
      <w:r>
        <w:t xml:space="preserve">detail the point-of-contact for assisting Commonwealth Authorised Users with problem resolution and to answer questions concerning the </w:t>
      </w:r>
      <w:r w:rsidR="0029587A">
        <w:t>DMS</w:t>
      </w:r>
      <w:r>
        <w:t>;</w:t>
      </w:r>
      <w:r w:rsidR="00F17B3A">
        <w:t xml:space="preserve"> and</w:t>
      </w:r>
    </w:p>
    <w:p w:rsidR="00FF7FBB" w:rsidRDefault="00F17B3A">
      <w:pPr>
        <w:pStyle w:val="SOWSubL1-ASDEFCON"/>
      </w:pPr>
      <w:r>
        <w:t xml:space="preserve">detail any other </w:t>
      </w:r>
      <w:r w:rsidR="0029587A">
        <w:t>DMS</w:t>
      </w:r>
      <w:r>
        <w:t xml:space="preserve"> miscellaneous issues.</w:t>
      </w:r>
    </w:p>
    <w:p w:rsidR="00F17B3A" w:rsidRDefault="0029587A" w:rsidP="00FB37CD">
      <w:pPr>
        <w:pStyle w:val="SOWHL3-ASDEFCON"/>
      </w:pPr>
      <w:r>
        <w:t>DMS</w:t>
      </w:r>
      <w:r w:rsidR="00F17B3A">
        <w:t xml:space="preserve"> Training</w:t>
      </w:r>
    </w:p>
    <w:p w:rsidR="00066A3C" w:rsidRDefault="00F17B3A" w:rsidP="00FB37CD">
      <w:pPr>
        <w:pStyle w:val="SOWTL4-ASDEFCON"/>
      </w:pPr>
      <w:r>
        <w:t xml:space="preserve">The </w:t>
      </w:r>
      <w:r w:rsidR="0029587A">
        <w:t>DMS</w:t>
      </w:r>
      <w:r>
        <w:t xml:space="preserve"> COD shall </w:t>
      </w:r>
      <w:r w:rsidR="00066A3C">
        <w:t xml:space="preserve">detail the training plan for the </w:t>
      </w:r>
      <w:r w:rsidR="0029587A">
        <w:t>DMS</w:t>
      </w:r>
      <w:r w:rsidR="00066A3C">
        <w:t>, including:</w:t>
      </w:r>
    </w:p>
    <w:p w:rsidR="00066A3C" w:rsidRDefault="00066A3C" w:rsidP="00B2622A">
      <w:pPr>
        <w:pStyle w:val="SOWSubL1-ASDEFCON"/>
      </w:pPr>
      <w:r>
        <w:t>proposed venue(s);</w:t>
      </w:r>
    </w:p>
    <w:p w:rsidR="00066A3C" w:rsidRDefault="00F17B3A" w:rsidP="001713BD">
      <w:pPr>
        <w:pStyle w:val="SOWSubL1-ASDEFCON"/>
      </w:pPr>
      <w:r>
        <w:t xml:space="preserve">proposed </w:t>
      </w:r>
      <w:r w:rsidR="00066A3C">
        <w:t>instructors;</w:t>
      </w:r>
    </w:p>
    <w:p w:rsidR="00066A3C" w:rsidRDefault="00066A3C" w:rsidP="001713BD">
      <w:pPr>
        <w:pStyle w:val="SOWSubL1-ASDEFCON"/>
      </w:pPr>
      <w:r>
        <w:t>participants;</w:t>
      </w:r>
    </w:p>
    <w:p w:rsidR="00066A3C" w:rsidRDefault="00066A3C" w:rsidP="001713BD">
      <w:pPr>
        <w:pStyle w:val="SOWSubL1-ASDEFCON"/>
      </w:pPr>
      <w:r>
        <w:t>length of the training session;</w:t>
      </w:r>
    </w:p>
    <w:p w:rsidR="00066A3C" w:rsidRDefault="00066A3C" w:rsidP="001713BD">
      <w:pPr>
        <w:pStyle w:val="SOWSubL1-ASDEFCON"/>
      </w:pPr>
      <w:r>
        <w:t>scheduled training date(s); and</w:t>
      </w:r>
    </w:p>
    <w:p w:rsidR="00066A3C" w:rsidRDefault="00F17B3A" w:rsidP="001713BD">
      <w:pPr>
        <w:pStyle w:val="SOWSubL1-ASDEFCON"/>
      </w:pPr>
      <w:r>
        <w:t xml:space="preserve">training </w:t>
      </w:r>
      <w:r w:rsidR="00066A3C">
        <w:t>materials that will be provi</w:t>
      </w:r>
      <w:r>
        <w:t>ded.</w:t>
      </w:r>
    </w:p>
    <w:p w:rsidR="000D5D9F" w:rsidRDefault="000D5D9F" w:rsidP="00FB37CD">
      <w:pPr>
        <w:pStyle w:val="ASDEFCONNormal"/>
      </w:pPr>
    </w:p>
    <w:sectPr w:rsidR="000D5D9F" w:rsidSect="00103F06">
      <w:headerReference w:type="default" r:id="rId7"/>
      <w:footerReference w:type="default" r:id="rId8"/>
      <w:pgSz w:w="11906" w:h="16838" w:code="9"/>
      <w:pgMar w:top="1418" w:right="1418" w:bottom="1418" w:left="1418" w:header="567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ACD" w:rsidRDefault="003B4ACD">
      <w:r>
        <w:separator/>
      </w:r>
    </w:p>
  </w:endnote>
  <w:endnote w:type="continuationSeparator" w:id="0">
    <w:p w:rsidR="003B4ACD" w:rsidRDefault="003B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A31266" w:rsidTr="00103F06">
      <w:tc>
        <w:tcPr>
          <w:tcW w:w="2500" w:type="pct"/>
        </w:tcPr>
        <w:p w:rsidR="00A31266" w:rsidRDefault="00A31266" w:rsidP="00103F06">
          <w:pPr>
            <w:pStyle w:val="ASDEFCONHeaderFooterLeft"/>
          </w:pPr>
        </w:p>
      </w:tc>
      <w:tc>
        <w:tcPr>
          <w:tcW w:w="2500" w:type="pct"/>
        </w:tcPr>
        <w:p w:rsidR="00A31266" w:rsidRPr="002E7989" w:rsidRDefault="00A31266" w:rsidP="00103F06">
          <w:pPr>
            <w:pStyle w:val="ASDEFCONHeaderFooterRight"/>
            <w:rPr>
              <w:szCs w:val="16"/>
            </w:rPr>
          </w:pPr>
          <w:r w:rsidRPr="002E7989">
            <w:rPr>
              <w:rStyle w:val="PageNumber"/>
              <w:color w:val="auto"/>
              <w:szCs w:val="16"/>
            </w:rPr>
            <w:fldChar w:fldCharType="begin"/>
          </w:r>
          <w:r w:rsidRPr="002E7989">
            <w:rPr>
              <w:rStyle w:val="PageNumber"/>
              <w:color w:val="auto"/>
              <w:szCs w:val="16"/>
            </w:rPr>
            <w:instrText xml:space="preserve"> PAGE </w:instrText>
          </w:r>
          <w:r w:rsidRPr="002E7989">
            <w:rPr>
              <w:rStyle w:val="PageNumber"/>
              <w:color w:val="auto"/>
              <w:szCs w:val="16"/>
            </w:rPr>
            <w:fldChar w:fldCharType="separate"/>
          </w:r>
          <w:r w:rsidR="001763BE">
            <w:rPr>
              <w:rStyle w:val="PageNumber"/>
              <w:noProof/>
              <w:color w:val="auto"/>
              <w:szCs w:val="16"/>
            </w:rPr>
            <w:t>1</w:t>
          </w:r>
          <w:r w:rsidRPr="002E7989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A31266" w:rsidTr="00103F06">
      <w:tc>
        <w:tcPr>
          <w:tcW w:w="5000" w:type="pct"/>
          <w:gridSpan w:val="2"/>
        </w:tcPr>
        <w:p w:rsidR="00A31266" w:rsidRDefault="00F71D0B" w:rsidP="00EB5DFA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1763BE">
            <w:t>OFFICIAL</w:t>
          </w:r>
          <w:r>
            <w:fldChar w:fldCharType="end"/>
          </w:r>
        </w:p>
      </w:tc>
    </w:tr>
  </w:tbl>
  <w:p w:rsidR="00A31266" w:rsidRPr="00103F06" w:rsidRDefault="00A31266" w:rsidP="00103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ACD" w:rsidRDefault="003B4ACD">
      <w:r>
        <w:separator/>
      </w:r>
    </w:p>
  </w:footnote>
  <w:footnote w:type="continuationSeparator" w:id="0">
    <w:p w:rsidR="003B4ACD" w:rsidRDefault="003B4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A31266" w:rsidTr="00103F06">
      <w:tc>
        <w:tcPr>
          <w:tcW w:w="5000" w:type="pct"/>
          <w:gridSpan w:val="2"/>
        </w:tcPr>
        <w:p w:rsidR="00A31266" w:rsidRDefault="00F71D0B" w:rsidP="00FC472F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1763BE">
            <w:t>OFFICIAL</w:t>
          </w:r>
          <w:r>
            <w:fldChar w:fldCharType="end"/>
          </w:r>
        </w:p>
      </w:tc>
    </w:tr>
    <w:tr w:rsidR="00A31266" w:rsidTr="00103F06">
      <w:tc>
        <w:tcPr>
          <w:tcW w:w="2500" w:type="pct"/>
        </w:tcPr>
        <w:p w:rsidR="00A31266" w:rsidRDefault="00F71D0B" w:rsidP="00103F06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1763BE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A31266" w:rsidRDefault="00F71D0B" w:rsidP="00103F06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1763BE">
            <w:t>DID-PM-DEF-DCOD</w:t>
          </w:r>
          <w:r>
            <w:fldChar w:fldCharType="end"/>
          </w:r>
          <w:r w:rsidR="00077A47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1763BE">
            <w:t>V5.4</w:t>
          </w:r>
          <w:r>
            <w:fldChar w:fldCharType="end"/>
          </w:r>
        </w:p>
      </w:tc>
    </w:tr>
  </w:tbl>
  <w:p w:rsidR="00A31266" w:rsidRPr="00103F06" w:rsidRDefault="00A31266" w:rsidP="00103F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7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1"/>
  </w:num>
  <w:num w:numId="7">
    <w:abstractNumId w:val="29"/>
  </w:num>
  <w:num w:numId="8">
    <w:abstractNumId w:val="18"/>
  </w:num>
  <w:num w:numId="9">
    <w:abstractNumId w:val="33"/>
  </w:num>
  <w:num w:numId="10">
    <w:abstractNumId w:val="12"/>
  </w:num>
  <w:num w:numId="11">
    <w:abstractNumId w:val="15"/>
  </w:num>
  <w:num w:numId="12">
    <w:abstractNumId w:val="35"/>
  </w:num>
  <w:num w:numId="13">
    <w:abstractNumId w:val="9"/>
  </w:num>
  <w:num w:numId="14">
    <w:abstractNumId w:val="7"/>
  </w:num>
  <w:num w:numId="15">
    <w:abstractNumId w:val="2"/>
  </w:num>
  <w:num w:numId="16">
    <w:abstractNumId w:val="4"/>
  </w:num>
  <w:num w:numId="17">
    <w:abstractNumId w:val="14"/>
  </w:num>
  <w:num w:numId="18">
    <w:abstractNumId w:val="1"/>
  </w:num>
  <w:num w:numId="19">
    <w:abstractNumId w:val="20"/>
  </w:num>
  <w:num w:numId="20">
    <w:abstractNumId w:val="31"/>
  </w:num>
  <w:num w:numId="21">
    <w:abstractNumId w:val="28"/>
  </w:num>
  <w:num w:numId="22">
    <w:abstractNumId w:val="0"/>
  </w:num>
  <w:num w:numId="23">
    <w:abstractNumId w:val="16"/>
  </w:num>
  <w:num w:numId="24">
    <w:abstractNumId w:val="19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32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5"/>
  </w:num>
  <w:num w:numId="31">
    <w:abstractNumId w:val="34"/>
  </w:num>
  <w:num w:numId="32">
    <w:abstractNumId w:val="13"/>
  </w:num>
  <w:num w:numId="33">
    <w:abstractNumId w:val="22"/>
  </w:num>
  <w:num w:numId="34">
    <w:abstractNumId w:val="8"/>
  </w:num>
  <w:num w:numId="35">
    <w:abstractNumId w:val="3"/>
  </w:num>
  <w:num w:numId="36">
    <w:abstractNumId w:val="25"/>
  </w:num>
  <w:num w:numId="37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467"/>
    <w:rsid w:val="000023C3"/>
    <w:rsid w:val="000065CA"/>
    <w:rsid w:val="000157C1"/>
    <w:rsid w:val="0005400E"/>
    <w:rsid w:val="00066A3C"/>
    <w:rsid w:val="00077A47"/>
    <w:rsid w:val="000D5D9F"/>
    <w:rsid w:val="000F4DE2"/>
    <w:rsid w:val="00103F06"/>
    <w:rsid w:val="00117717"/>
    <w:rsid w:val="00141DB8"/>
    <w:rsid w:val="001713BD"/>
    <w:rsid w:val="001763BE"/>
    <w:rsid w:val="001A7B96"/>
    <w:rsid w:val="001B39C2"/>
    <w:rsid w:val="001D02DF"/>
    <w:rsid w:val="001F4967"/>
    <w:rsid w:val="0022166C"/>
    <w:rsid w:val="00234691"/>
    <w:rsid w:val="00254DBC"/>
    <w:rsid w:val="0029587A"/>
    <w:rsid w:val="002E318B"/>
    <w:rsid w:val="002E7989"/>
    <w:rsid w:val="003343B8"/>
    <w:rsid w:val="00344967"/>
    <w:rsid w:val="00364EAE"/>
    <w:rsid w:val="0037243C"/>
    <w:rsid w:val="00376102"/>
    <w:rsid w:val="003905D3"/>
    <w:rsid w:val="00391289"/>
    <w:rsid w:val="003A6C3A"/>
    <w:rsid w:val="003B059F"/>
    <w:rsid w:val="003B4ACD"/>
    <w:rsid w:val="003D6A09"/>
    <w:rsid w:val="004122E8"/>
    <w:rsid w:val="00452670"/>
    <w:rsid w:val="00457CE5"/>
    <w:rsid w:val="004B3A6C"/>
    <w:rsid w:val="004C6F61"/>
    <w:rsid w:val="004D17C8"/>
    <w:rsid w:val="004E4148"/>
    <w:rsid w:val="004E42CF"/>
    <w:rsid w:val="004E629A"/>
    <w:rsid w:val="004F6261"/>
    <w:rsid w:val="005010AC"/>
    <w:rsid w:val="0053647B"/>
    <w:rsid w:val="005470F7"/>
    <w:rsid w:val="00562154"/>
    <w:rsid w:val="0056701F"/>
    <w:rsid w:val="005767CE"/>
    <w:rsid w:val="005843DD"/>
    <w:rsid w:val="00584C5D"/>
    <w:rsid w:val="005A05E2"/>
    <w:rsid w:val="005C2E7E"/>
    <w:rsid w:val="00621F5D"/>
    <w:rsid w:val="0063504F"/>
    <w:rsid w:val="0064498F"/>
    <w:rsid w:val="00687E05"/>
    <w:rsid w:val="006A0174"/>
    <w:rsid w:val="006B2C5D"/>
    <w:rsid w:val="00702A01"/>
    <w:rsid w:val="00763F2F"/>
    <w:rsid w:val="00771467"/>
    <w:rsid w:val="007B06A1"/>
    <w:rsid w:val="007C2E74"/>
    <w:rsid w:val="00822DB0"/>
    <w:rsid w:val="00830B07"/>
    <w:rsid w:val="00864AB5"/>
    <w:rsid w:val="008712EA"/>
    <w:rsid w:val="008E55F2"/>
    <w:rsid w:val="008F36B3"/>
    <w:rsid w:val="009477D0"/>
    <w:rsid w:val="00957E13"/>
    <w:rsid w:val="00A03308"/>
    <w:rsid w:val="00A24B56"/>
    <w:rsid w:val="00A31266"/>
    <w:rsid w:val="00A44A93"/>
    <w:rsid w:val="00A4547D"/>
    <w:rsid w:val="00A50EBF"/>
    <w:rsid w:val="00A97B81"/>
    <w:rsid w:val="00AA2EDD"/>
    <w:rsid w:val="00AB68D3"/>
    <w:rsid w:val="00AD1466"/>
    <w:rsid w:val="00AD3A4A"/>
    <w:rsid w:val="00AF3EC8"/>
    <w:rsid w:val="00B01569"/>
    <w:rsid w:val="00B176A9"/>
    <w:rsid w:val="00B2622A"/>
    <w:rsid w:val="00B3463A"/>
    <w:rsid w:val="00B770F7"/>
    <w:rsid w:val="00BC2860"/>
    <w:rsid w:val="00C341CB"/>
    <w:rsid w:val="00C40663"/>
    <w:rsid w:val="00C6037B"/>
    <w:rsid w:val="00C75711"/>
    <w:rsid w:val="00D82E0C"/>
    <w:rsid w:val="00DB4C80"/>
    <w:rsid w:val="00DE0BA8"/>
    <w:rsid w:val="00E0392F"/>
    <w:rsid w:val="00E83C5A"/>
    <w:rsid w:val="00E9461F"/>
    <w:rsid w:val="00EA7B10"/>
    <w:rsid w:val="00EB5869"/>
    <w:rsid w:val="00EB5DFA"/>
    <w:rsid w:val="00EB6419"/>
    <w:rsid w:val="00EC0F5B"/>
    <w:rsid w:val="00EF04B9"/>
    <w:rsid w:val="00F02CFE"/>
    <w:rsid w:val="00F10821"/>
    <w:rsid w:val="00F14BC7"/>
    <w:rsid w:val="00F17B3A"/>
    <w:rsid w:val="00F22461"/>
    <w:rsid w:val="00F50E0B"/>
    <w:rsid w:val="00F71D0B"/>
    <w:rsid w:val="00FB2EF4"/>
    <w:rsid w:val="00FB37CD"/>
    <w:rsid w:val="00FC472F"/>
    <w:rsid w:val="00FD0225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3BE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1763BE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1763B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3B059F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3B059F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"/>
    <w:basedOn w:val="Normal"/>
    <w:next w:val="Normal"/>
    <w:link w:val="Heading5Char"/>
    <w:qFormat/>
    <w:rsid w:val="002E318B"/>
    <w:pPr>
      <w:numPr>
        <w:ilvl w:val="4"/>
        <w:numId w:val="22"/>
      </w:numPr>
      <w:spacing w:before="240" w:after="60"/>
      <w:outlineLvl w:val="4"/>
    </w:pPr>
  </w:style>
  <w:style w:type="paragraph" w:styleId="Heading6">
    <w:name w:val="heading 6"/>
    <w:aliases w:val="A."/>
    <w:basedOn w:val="Normal"/>
    <w:next w:val="Normal"/>
    <w:link w:val="Heading6Char"/>
    <w:qFormat/>
    <w:rsid w:val="002E318B"/>
    <w:pPr>
      <w:numPr>
        <w:ilvl w:val="5"/>
        <w:numId w:val="22"/>
      </w:numPr>
      <w:spacing w:before="240" w:after="60"/>
      <w:outlineLvl w:val="5"/>
    </w:pPr>
    <w:rPr>
      <w:i/>
    </w:rPr>
  </w:style>
  <w:style w:type="paragraph" w:styleId="Heading7">
    <w:name w:val="heading 7"/>
    <w:aliases w:val="(i)"/>
    <w:basedOn w:val="Normal"/>
    <w:next w:val="Normal"/>
    <w:link w:val="Heading7Char"/>
    <w:qFormat/>
    <w:rsid w:val="002E318B"/>
    <w:pPr>
      <w:numPr>
        <w:ilvl w:val="6"/>
        <w:numId w:val="22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2E318B"/>
    <w:pPr>
      <w:numPr>
        <w:ilvl w:val="7"/>
        <w:numId w:val="22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2E318B"/>
    <w:pPr>
      <w:numPr>
        <w:ilvl w:val="8"/>
        <w:numId w:val="2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1763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63BE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TOC1">
    <w:name w:val="toc 1"/>
    <w:next w:val="ASDEFCONNormal"/>
    <w:autoRedefine/>
    <w:uiPriority w:val="39"/>
    <w:rsid w:val="001763BE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1763BE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1763BE"/>
    <w:pPr>
      <w:spacing w:after="100"/>
      <w:ind w:left="40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link w:val="BalloonTextChar1"/>
    <w:rsid w:val="000065CA"/>
    <w:rPr>
      <w:rFonts w:ascii="Calibri" w:hAnsi="Calibri"/>
      <w:sz w:val="18"/>
      <w:szCs w:val="20"/>
    </w:rPr>
  </w:style>
  <w:style w:type="table" w:styleId="TableGrid">
    <w:name w:val="Table Grid"/>
    <w:basedOn w:val="TableNormal"/>
    <w:rsid w:val="00AA2ED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AA2EDD"/>
  </w:style>
  <w:style w:type="paragraph" w:customStyle="1" w:styleId="Style1">
    <w:name w:val="Style1"/>
    <w:basedOn w:val="Heading4"/>
    <w:rsid w:val="00AA2EDD"/>
    <w:rPr>
      <w:b w:val="0"/>
    </w:rPr>
  </w:style>
  <w:style w:type="paragraph" w:styleId="EndnoteText">
    <w:name w:val="endnote text"/>
    <w:basedOn w:val="Normal"/>
    <w:semiHidden/>
    <w:rsid w:val="00AA2EDD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1763BE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1763BE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1763BE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1763BE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1763BE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1763BE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1763BE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1763BE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1763BE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1763BE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1763BE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1763BE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1763BE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1763BE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1763BE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1763BE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1763BE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1763BE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1763BE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1763BE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1763BE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1763BE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1763BE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1763BE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1763BE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1763BE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1763BE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1763BE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1763BE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1763BE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1763BE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1763BE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1763BE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1763BE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1763BE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1763BE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1763BE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1763BE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1763BE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1763BE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1763BE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1763BE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1763B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1763BE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1763B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1763BE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1763B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1763BE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1763BE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1763BE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1763BE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1763BE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1763BE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1763BE"/>
    <w:rPr>
      <w:szCs w:val="20"/>
    </w:rPr>
  </w:style>
  <w:style w:type="character" w:customStyle="1" w:styleId="FootnoteTextChar">
    <w:name w:val="Footnote Text Char"/>
    <w:link w:val="FootnoteText"/>
    <w:semiHidden/>
    <w:rsid w:val="001713BD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1763BE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1763BE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1763BE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1763BE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1763BE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1763BE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1763BE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1763BE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1763BE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1763BE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1763BE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1763BE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1763BE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1763BE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1763BE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1763BE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1763BE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1763BE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1763BE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1763BE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1763BE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1763BE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1763BE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1763BE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1763BE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1763BE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1763BE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1763BE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1763BE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1763BE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1763BE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1763BE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1763BE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1763BE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1763BE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1763BE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1763BE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1763BE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1763BE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1763BE"/>
    <w:pPr>
      <w:numPr>
        <w:ilvl w:val="1"/>
        <w:numId w:val="20"/>
      </w:numPr>
    </w:pPr>
  </w:style>
  <w:style w:type="character" w:customStyle="1" w:styleId="BalloonTextChar">
    <w:name w:val="Balloon Text Char"/>
    <w:rsid w:val="000065C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0065CA"/>
    <w:rPr>
      <w:rFonts w:ascii="Calibri" w:hAnsi="Calibri"/>
      <w:sz w:val="18"/>
    </w:rPr>
  </w:style>
  <w:style w:type="character" w:customStyle="1" w:styleId="Heading5Char">
    <w:name w:val="Heading 5 Char"/>
    <w:aliases w:val="Para5 Char,i. Char"/>
    <w:link w:val="Heading5"/>
    <w:rsid w:val="002E318B"/>
    <w:rPr>
      <w:rFonts w:ascii="Arial" w:hAnsi="Arial"/>
      <w:szCs w:val="24"/>
    </w:rPr>
  </w:style>
  <w:style w:type="character" w:customStyle="1" w:styleId="Heading6Char">
    <w:name w:val="Heading 6 Char"/>
    <w:aliases w:val="A. Char"/>
    <w:link w:val="Heading6"/>
    <w:rsid w:val="002E318B"/>
    <w:rPr>
      <w:rFonts w:ascii="Arial" w:hAnsi="Arial"/>
      <w:i/>
      <w:szCs w:val="24"/>
    </w:rPr>
  </w:style>
  <w:style w:type="character" w:customStyle="1" w:styleId="Heading7Char">
    <w:name w:val="Heading 7 Char"/>
    <w:aliases w:val="(i) Char"/>
    <w:link w:val="Heading7"/>
    <w:rsid w:val="002E318B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rsid w:val="002E318B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rsid w:val="002E318B"/>
    <w:rPr>
      <w:rFonts w:ascii="Arial" w:hAnsi="Arial"/>
      <w:i/>
      <w:sz w:val="18"/>
      <w:szCs w:val="24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1763BE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3B059F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3B059F"/>
    <w:rPr>
      <w:rFonts w:ascii="Arial" w:hAnsi="Arial"/>
      <w:b/>
      <w:bCs/>
      <w:i/>
      <w:iCs/>
      <w:szCs w:val="24"/>
    </w:rPr>
  </w:style>
  <w:style w:type="character" w:styleId="Hyperlink">
    <w:name w:val="Hyperlink"/>
    <w:uiPriority w:val="99"/>
    <w:unhideWhenUsed/>
    <w:rsid w:val="001763BE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1763BE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1763BE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1763BE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1763BE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1763BE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1763BE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466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1763BE"/>
    <w:pPr>
      <w:numPr>
        <w:numId w:val="23"/>
      </w:numPr>
    </w:pPr>
  </w:style>
  <w:style w:type="paragraph" w:styleId="Revision">
    <w:name w:val="Revision"/>
    <w:hidden/>
    <w:uiPriority w:val="99"/>
    <w:semiHidden/>
    <w:rsid w:val="005C2E7E"/>
    <w:rPr>
      <w:rFonts w:ascii="Arial" w:hAnsi="Arial"/>
      <w:szCs w:val="24"/>
    </w:r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0023C3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B059F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3B059F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3B059F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3B059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B059F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3B059F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3B059F"/>
    <w:pPr>
      <w:spacing w:after="0"/>
      <w:ind w:left="720"/>
    </w:pPr>
  </w:style>
  <w:style w:type="paragraph" w:customStyle="1" w:styleId="Bullet2">
    <w:name w:val="Bullet 2"/>
    <w:basedOn w:val="Normal"/>
    <w:rsid w:val="003B059F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38</TotalTime>
  <Pages>2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DID-PM-DEF-DCOD</vt:lpstr>
    </vt:vector>
  </TitlesOfParts>
  <Manager/>
  <Company/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DID-PM-DEF-DCOD</dc:title>
  <dc:subject>Data Management System Concept of Operation</dc:subject>
  <dc:creator/>
  <cp:keywords>DMS, DCOD</cp:keywords>
  <cp:lastModifiedBy/>
  <cp:revision>36</cp:revision>
  <cp:lastPrinted>2009-09-28T04:22:00Z</cp:lastPrinted>
  <dcterms:created xsi:type="dcterms:W3CDTF">2018-02-09T03:38:00Z</dcterms:created>
  <dcterms:modified xsi:type="dcterms:W3CDTF">2026-06-17T23:37:00Z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BM80020856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